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Ind w:w="137" w:type="dxa"/>
        <w:tblLook w:val="04A0" w:firstRow="1" w:lastRow="0" w:firstColumn="1" w:lastColumn="0" w:noHBand="0" w:noVBand="1"/>
      </w:tblPr>
      <w:tblGrid>
        <w:gridCol w:w="4111"/>
        <w:gridCol w:w="4961"/>
      </w:tblGrid>
      <w:tr w:rsidR="00115202" w14:paraId="6F5A98B3" w14:textId="77777777" w:rsidTr="000A3147">
        <w:tc>
          <w:tcPr>
            <w:tcW w:w="4111" w:type="dxa"/>
            <w:shd w:val="pct10" w:color="auto" w:fill="auto"/>
            <w:vAlign w:val="center"/>
          </w:tcPr>
          <w:p w14:paraId="39AF2460" w14:textId="77777777" w:rsidR="00115202" w:rsidRPr="00261410" w:rsidRDefault="00115202" w:rsidP="000A3147">
            <w:pPr>
              <w:spacing w:before="240" w:after="240" w:line="240" w:lineRule="auto"/>
              <w:jc w:val="left"/>
              <w:rPr>
                <w:rFonts w:ascii="Arial" w:eastAsiaTheme="minorHAnsi" w:hAnsi="Arial" w:cs="Arial"/>
                <w:iCs/>
                <w:sz w:val="22"/>
                <w:szCs w:val="22"/>
              </w:rPr>
            </w:pPr>
            <w:r w:rsidRPr="00261410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0F133811" w14:textId="6E9D77FC" w:rsidR="00115202" w:rsidRPr="00261410" w:rsidRDefault="00D248C7" w:rsidP="002C08B7">
            <w:pPr>
              <w:spacing w:before="120" w:after="120" w:line="240" w:lineRule="auto"/>
              <w:rPr>
                <w:rFonts w:ascii="Arial" w:eastAsiaTheme="minorHAnsi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ieferung von Elektronik- und Industriebedarf (C‑Teile) über einen E‑Procurement‑Katalog"/>
                  </w:textInput>
                </w:ffData>
              </w:fldChar>
            </w:r>
            <w:r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>
              <w:rPr>
                <w:rFonts w:ascii="Arial" w:hAnsi="Arial" w:cs="Arial"/>
                <w:b/>
                <w:noProof/>
              </w:rPr>
              <w:t>Lieferung von Elektronik- und Industriebedarf (C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ascii="Arial" w:hAnsi="Arial" w:cs="Arial"/>
                <w:b/>
                <w:noProof/>
              </w:rPr>
              <w:t>Teile) über einen E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ascii="Arial" w:hAnsi="Arial" w:cs="Arial"/>
                <w:b/>
                <w:noProof/>
              </w:rPr>
              <w:t>Procurement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ascii="Arial" w:hAnsi="Arial" w:cs="Arial"/>
                <w:b/>
                <w:noProof/>
              </w:rPr>
              <w:t>Katalog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15202" w14:paraId="4A3E0CB4" w14:textId="77777777" w:rsidTr="000A3147">
        <w:tc>
          <w:tcPr>
            <w:tcW w:w="4111" w:type="dxa"/>
            <w:shd w:val="pct10" w:color="auto" w:fill="auto"/>
            <w:vAlign w:val="center"/>
          </w:tcPr>
          <w:p w14:paraId="01A0F189" w14:textId="310FBB69" w:rsidR="00115202" w:rsidRPr="00261410" w:rsidRDefault="005065A5" w:rsidP="000A3147">
            <w:pPr>
              <w:spacing w:before="240" w:after="240" w:line="240" w:lineRule="auto"/>
              <w:jc w:val="left"/>
              <w:rPr>
                <w:rFonts w:ascii="Arial" w:hAnsi="Arial" w:cs="Arial"/>
                <w:b/>
              </w:rPr>
            </w:pPr>
            <w:r w:rsidRPr="00374295">
              <w:rPr>
                <w:rFonts w:ascii="Arial" w:eastAsia="Calibri" w:hAnsi="Arial" w:cs="Arial"/>
                <w:b/>
                <w:bCs/>
                <w:sz w:val="22"/>
                <w:szCs w:val="24"/>
              </w:rPr>
              <w:t>Veröffentlichungsnummer (TED)</w:t>
            </w:r>
          </w:p>
        </w:tc>
        <w:tc>
          <w:tcPr>
            <w:tcW w:w="4961" w:type="dxa"/>
          </w:tcPr>
          <w:p w14:paraId="165EB478" w14:textId="77777777" w:rsidR="00115202" w:rsidRPr="00261410" w:rsidRDefault="00115202" w:rsidP="002C08B7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0261410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ascii="Arial" w:hAnsi="Arial" w:cs="Arial"/>
                <w:b/>
              </w:rPr>
            </w:r>
            <w:r w:rsidRPr="00261410">
              <w:rPr>
                <w:rFonts w:ascii="Arial" w:hAnsi="Arial" w:cs="Arial"/>
                <w:b/>
              </w:rPr>
              <w:fldChar w:fldCharType="separate"/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15202" w14:paraId="5F02F7DE" w14:textId="77777777" w:rsidTr="000A3147">
        <w:tc>
          <w:tcPr>
            <w:tcW w:w="4111" w:type="dxa"/>
            <w:shd w:val="pct10" w:color="auto" w:fill="auto"/>
            <w:vAlign w:val="center"/>
          </w:tcPr>
          <w:p w14:paraId="497A21B4" w14:textId="77777777" w:rsidR="00115202" w:rsidRPr="00261410" w:rsidRDefault="00115202" w:rsidP="000A3147">
            <w:pPr>
              <w:spacing w:before="240" w:after="240" w:line="240" w:lineRule="auto"/>
              <w:jc w:val="left"/>
              <w:rPr>
                <w:rFonts w:ascii="Arial" w:hAnsi="Arial" w:cs="Arial"/>
                <w:b/>
              </w:rPr>
            </w:pPr>
            <w:r w:rsidRPr="007114DE">
              <w:rPr>
                <w:rFonts w:ascii="Arial" w:hAnsi="Arial" w:cs="Arial"/>
                <w:b/>
                <w:sz w:val="22"/>
                <w:szCs w:val="22"/>
              </w:rPr>
              <w:t>Bieter</w:t>
            </w:r>
            <w:r>
              <w:rPr>
                <w:rFonts w:ascii="Arial" w:hAnsi="Arial" w:cs="Arial"/>
                <w:b/>
                <w:sz w:val="22"/>
                <w:szCs w:val="22"/>
              </w:rPr>
              <w:t>/Bietergemeinschaft</w:t>
            </w:r>
          </w:p>
        </w:tc>
        <w:tc>
          <w:tcPr>
            <w:tcW w:w="4961" w:type="dxa"/>
          </w:tcPr>
          <w:p w14:paraId="6D6BE37C" w14:textId="77777777" w:rsidR="00115202" w:rsidRPr="00261410" w:rsidRDefault="00115202" w:rsidP="002C08B7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  <w:r w:rsidRPr="00261410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6141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61410">
              <w:rPr>
                <w:rFonts w:ascii="Arial" w:hAnsi="Arial" w:cs="Arial"/>
                <w:b/>
              </w:rPr>
            </w:r>
            <w:r w:rsidRPr="00261410">
              <w:rPr>
                <w:rFonts w:ascii="Arial" w:hAnsi="Arial" w:cs="Arial"/>
                <w:b/>
              </w:rPr>
              <w:fldChar w:fldCharType="separate"/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261410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5973F3B8" w14:textId="565E175E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72B35DB7" w14:textId="77777777" w:rsidR="00115202" w:rsidRPr="0056010E" w:rsidRDefault="00115202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1FD88983" w14:textId="77777777" w:rsidR="005C6BE9" w:rsidRPr="0056010E" w:rsidRDefault="005C6BE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1201FD6" w14:textId="72811570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B96720">
        <w:rPr>
          <w:rFonts w:ascii="Arial" w:eastAsia="Times New Roman" w:hAnsi="Arial" w:cs="Arial"/>
          <w:b/>
          <w:sz w:val="24"/>
          <w:szCs w:val="24"/>
          <w:lang w:eastAsia="de-DE"/>
        </w:rPr>
        <w:t>Besondere Vertragsbedingungen</w:t>
      </w:r>
      <w:r w:rsidR="0056010E">
        <w:rPr>
          <w:rFonts w:ascii="Arial" w:eastAsia="Times New Roman" w:hAnsi="Arial" w:cs="Arial"/>
          <w:b/>
          <w:sz w:val="24"/>
          <w:szCs w:val="24"/>
          <w:lang w:eastAsia="de-DE"/>
        </w:rPr>
        <w:t xml:space="preserve"> (BVB)</w:t>
      </w:r>
    </w:p>
    <w:p w14:paraId="587225E3" w14:textId="77777777" w:rsidR="00FC4243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 w:rsidRPr="00B96720">
        <w:rPr>
          <w:rFonts w:ascii="Arial" w:eastAsia="Times New Roman" w:hAnsi="Arial" w:cs="Arial"/>
          <w:b/>
          <w:sz w:val="24"/>
          <w:szCs w:val="24"/>
          <w:lang w:eastAsia="de-DE"/>
        </w:rPr>
        <w:t>zur Frauenförderung</w:t>
      </w:r>
    </w:p>
    <w:p w14:paraId="2E246ACE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4622258C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270734FE" w14:textId="4C6F510B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Der </w:t>
      </w:r>
      <w:r w:rsidR="009A403D">
        <w:rPr>
          <w:rFonts w:ascii="Arial" w:eastAsia="Times New Roman" w:hAnsi="Arial" w:cs="Arial"/>
          <w:lang w:eastAsia="de-DE"/>
        </w:rPr>
        <w:t>Auftragnehme</w:t>
      </w:r>
      <w:r w:rsidR="00BD4550">
        <w:rPr>
          <w:rFonts w:ascii="Arial" w:eastAsia="Times New Roman" w:hAnsi="Arial" w:cs="Arial"/>
          <w:lang w:eastAsia="de-DE"/>
        </w:rPr>
        <w:t>nde</w:t>
      </w:r>
      <w:r w:rsidRPr="00B96720">
        <w:rPr>
          <w:rFonts w:ascii="Arial" w:eastAsia="Times New Roman" w:hAnsi="Arial" w:cs="Arial"/>
          <w:lang w:eastAsia="de-DE"/>
        </w:rPr>
        <w:t xml:space="preserve"> verpflichtet sich, </w:t>
      </w:r>
    </w:p>
    <w:p w14:paraId="5A88B28A" w14:textId="77777777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</w:p>
    <w:p w14:paraId="49362FCC" w14:textId="77777777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das geltende Gleichbehandlungsrecht zu beachten. </w:t>
      </w:r>
    </w:p>
    <w:p w14:paraId="3ED492E1" w14:textId="77777777" w:rsidR="00FC4243" w:rsidRPr="00B96720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</w:p>
    <w:p w14:paraId="7C139F8C" w14:textId="7E3E66F6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sicherzustellen, dass zur Vertragserfüllung eingeschaltete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Pr="00B96720">
        <w:rPr>
          <w:rFonts w:ascii="Arial" w:eastAsia="Times New Roman" w:hAnsi="Arial" w:cs="Arial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den</w:t>
      </w:r>
      <w:r w:rsidR="000558DD">
        <w:rPr>
          <w:rFonts w:ascii="Arial" w:eastAsia="Times New Roman" w:hAnsi="Arial" w:cs="Arial"/>
          <w:lang w:eastAsia="de-DE"/>
        </w:rPr>
        <w:t>/die</w:t>
      </w:r>
      <w:r w:rsidRPr="00B96720">
        <w:rPr>
          <w:rFonts w:ascii="Arial" w:eastAsia="Times New Roman" w:hAnsi="Arial" w:cs="Arial"/>
          <w:lang w:eastAsia="de-DE"/>
        </w:rPr>
        <w:t xml:space="preserve">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="000558DD">
        <w:rPr>
          <w:rFonts w:ascii="Arial" w:eastAsia="Times New Roman" w:hAnsi="Arial" w:cs="Arial"/>
          <w:lang w:eastAsia="de-DE"/>
        </w:rPr>
        <w:t>/-in</w:t>
      </w:r>
      <w:r w:rsidR="00D37D5C">
        <w:rPr>
          <w:rFonts w:ascii="Arial" w:eastAsia="Times New Roman" w:hAnsi="Arial" w:cs="Arial"/>
          <w:lang w:eastAsia="de-DE"/>
        </w:rPr>
        <w:t xml:space="preserve"> </w:t>
      </w:r>
      <w:r w:rsidRPr="00B96720">
        <w:rPr>
          <w:rFonts w:ascii="Arial" w:eastAsia="Times New Roman" w:hAnsi="Arial" w:cs="Arial"/>
          <w:lang w:eastAsia="de-DE"/>
        </w:rPr>
        <w:t xml:space="preserve">wird </w:t>
      </w:r>
      <w:r w:rsidR="00F87164">
        <w:rPr>
          <w:rFonts w:ascii="Arial" w:eastAsia="Times New Roman" w:hAnsi="Arial" w:cs="Arial"/>
          <w:lang w:eastAsia="de-DE"/>
        </w:rPr>
        <w:t xml:space="preserve">der oder </w:t>
      </w:r>
      <w:r w:rsidRPr="00B96720">
        <w:rPr>
          <w:rFonts w:ascii="Arial" w:eastAsia="Times New Roman" w:hAnsi="Arial" w:cs="Arial"/>
          <w:lang w:eastAsia="de-DE"/>
        </w:rPr>
        <w:t>dem Auftragnehme</w:t>
      </w:r>
      <w:r w:rsidR="00F87164">
        <w:rPr>
          <w:rFonts w:ascii="Arial" w:eastAsia="Times New Roman" w:hAnsi="Arial" w:cs="Arial"/>
          <w:lang w:eastAsia="de-DE"/>
        </w:rPr>
        <w:t>nden</w:t>
      </w:r>
      <w:r w:rsidRPr="00B96720">
        <w:rPr>
          <w:rFonts w:ascii="Arial" w:eastAsia="Times New Roman" w:hAnsi="Arial" w:cs="Arial"/>
          <w:lang w:eastAsia="de-DE"/>
        </w:rPr>
        <w:t xml:space="preserve"> zugerechnet.</w:t>
      </w:r>
    </w:p>
    <w:p w14:paraId="17DCA796" w14:textId="77777777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ind w:left="708"/>
        <w:jc w:val="both"/>
        <w:rPr>
          <w:rFonts w:ascii="Arial" w:eastAsia="Times New Roman" w:hAnsi="Arial" w:cs="Arial"/>
          <w:lang w:eastAsia="de-DE"/>
        </w:rPr>
      </w:pPr>
    </w:p>
    <w:p w14:paraId="0715E45C" w14:textId="685668F2" w:rsidR="00FC4243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>abhängig von der Unternehmensgröße gemäß § 3 Frauenförderverordnung (FFV) eine oder mehrere der in § 2 FFV aufgeführten Maßnahmen der Frauenförderung und/oder der Förderung der Vereinbarkeit von Beruf und Familie durchzuführen</w:t>
      </w:r>
      <w:r w:rsidR="006D0406">
        <w:rPr>
          <w:rFonts w:ascii="Arial" w:eastAsia="Times New Roman" w:hAnsi="Arial" w:cs="Arial"/>
          <w:lang w:eastAsia="de-DE"/>
        </w:rPr>
        <w:t>.</w:t>
      </w:r>
    </w:p>
    <w:p w14:paraId="6DE6601B" w14:textId="77777777" w:rsidR="00F87164" w:rsidRDefault="00F87164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20347F8F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4008B10D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45D46E0E" w14:textId="57212132" w:rsidR="00696BE2" w:rsidRPr="00696BE2" w:rsidRDefault="00696BE2" w:rsidP="00696BE2">
      <w:pPr>
        <w:jc w:val="both"/>
        <w:rPr>
          <w:rFonts w:ascii="Arial" w:hAnsi="Arial" w:cs="Arial"/>
        </w:rPr>
      </w:pPr>
      <w:r w:rsidRPr="00696BE2">
        <w:rPr>
          <w:rFonts w:ascii="Arial" w:hAnsi="Arial" w:cs="Arial"/>
          <w:b/>
          <w:bCs/>
        </w:rPr>
        <w:t>Hinweis:</w:t>
      </w:r>
      <w:r w:rsidRPr="00696BE2">
        <w:rPr>
          <w:rFonts w:ascii="Arial" w:hAnsi="Arial" w:cs="Arial"/>
        </w:rPr>
        <w:t xml:space="preserve"> Die Vertragsbedingungen über die Kontrolle der vorstehenden Verpflichtungen sowie Sanktionsmöglichkeiten im Falle eines Verstoßes sind Gegenstand der Unterlage „Besondere Vertragsbedingungen (BVB) über Kontrollen und Sanktionen nach dem Berliner Ausschreibungs- und Vergabegesetz (BerlAVG)“ mit der die hiesige Anlage zu einer Einheit verbunden wird.</w:t>
      </w:r>
    </w:p>
    <w:p w14:paraId="287D1ECF" w14:textId="1CAFCFFA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6313B1EE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059DE349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190E65D8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34FCEDB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638D1E2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CD8B8B9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60504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99AB8FD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FB780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DD9D4B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0AC34F68" w14:textId="77777777" w:rsidR="007A1802" w:rsidRDefault="007A1802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AF697A2" w14:textId="77777777" w:rsidR="007A1802" w:rsidRDefault="007A1802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C0E07DD" w14:textId="01C9EF86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256EA8">
        <w:rPr>
          <w:rFonts w:ascii="Arial" w:hAnsi="Arial" w:cs="Arial"/>
          <w:b/>
          <w:bCs/>
        </w:rPr>
        <w:lastRenderedPageBreak/>
        <w:t>Erklärung gem. § 1 Abs. 2 der Frauenförderverordnung</w:t>
      </w:r>
      <w:r w:rsidR="00D13673">
        <w:rPr>
          <w:rFonts w:ascii="Arial" w:hAnsi="Arial" w:cs="Arial"/>
          <w:b/>
          <w:bCs/>
        </w:rPr>
        <w:t xml:space="preserve"> (FFV)</w:t>
      </w:r>
    </w:p>
    <w:p w14:paraId="7150A36A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D9A1CB5" w14:textId="77777777" w:rsidR="001D5A06" w:rsidRPr="00256EA8" w:rsidRDefault="001D5A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C4C27B1" w14:textId="77777777" w:rsidR="002138D5" w:rsidRP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256EA8">
        <w:rPr>
          <w:rFonts w:ascii="Arial" w:hAnsi="Arial" w:cs="Arial"/>
        </w:rPr>
        <w:t>Hiermit erkläre(n) ich/wir Folgendes:</w:t>
      </w:r>
      <w:r w:rsidRPr="00256EA8">
        <w:rPr>
          <w:rFonts w:ascii="Arial" w:hAnsi="Arial" w:cs="Arial"/>
        </w:rPr>
        <w:br/>
        <w:t>- Zutreffendes bitte ankreuzen -</w:t>
      </w:r>
    </w:p>
    <w:p w14:paraId="709B8644" w14:textId="77777777" w:rsid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197ADE29" w14:textId="3E2A30AF" w:rsidR="002138D5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BD4550">
        <w:rPr>
          <w:rFonts w:ascii="Arial" w:hAnsi="Arial" w:cs="Arial"/>
          <w:b/>
          <w:bCs/>
        </w:rPr>
        <w:t xml:space="preserve">A </w:t>
      </w:r>
      <w:r w:rsidRPr="00256EA8">
        <w:rPr>
          <w:rFonts w:ascii="Arial" w:hAnsi="Arial" w:cs="Arial"/>
          <w:b/>
          <w:bCs/>
          <w:sz w:val="18"/>
          <w:szCs w:val="18"/>
        </w:rPr>
        <w:tab/>
      </w:r>
      <w:r w:rsidRPr="00595F53">
        <w:rPr>
          <w:rFonts w:ascii="Arial" w:hAnsi="Arial" w:cs="Arial"/>
          <w:b/>
          <w:bCs/>
        </w:rPr>
        <w:t>Anwendbarkeit von § 13 Abs. 1 LGG</w:t>
      </w:r>
    </w:p>
    <w:p w14:paraId="739A9146" w14:textId="77777777" w:rsidR="00BD4550" w:rsidRPr="00595F53" w:rsidRDefault="00BD4550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9A97D53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left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i.d.R. mehr als 10 Arbeitnehmer/-innen) beschäftigt (ausschließlich der zu Ihrer Berufsbildung Beschäftigten)</w:t>
      </w:r>
    </w:p>
    <w:p w14:paraId="163995FF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3A3C1DFF" w14:textId="77777777" w:rsidR="002138D5" w:rsidRPr="00595F53" w:rsidRDefault="00AD7D04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Ja</w:t>
      </w:r>
    </w:p>
    <w:p w14:paraId="2F57889E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4C20EC17" w14:textId="13F16545" w:rsidR="002138D5" w:rsidRPr="00595F53" w:rsidRDefault="00AD7D04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4550">
            <w:rPr>
              <w:rFonts w:ascii="MS Gothic" w:eastAsia="MS Gothic" w:hAnsi="MS Gothic" w:cs="Arial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Nein (keine weiteren Angaben erforderlich)</w:t>
      </w:r>
    </w:p>
    <w:p w14:paraId="260E0E44" w14:textId="77777777" w:rsidR="00256EA8" w:rsidRPr="00595F53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04460D5D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0E7B6747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 xml:space="preserve">B </w:t>
      </w:r>
      <w:r w:rsidR="00256EA8" w:rsidRPr="00595F53">
        <w:rPr>
          <w:rFonts w:ascii="Arial" w:hAnsi="Arial" w:cs="Arial"/>
          <w:b/>
          <w:bCs/>
        </w:rPr>
        <w:tab/>
      </w:r>
      <w:r w:rsidRPr="00595F53">
        <w:rPr>
          <w:rFonts w:ascii="Arial" w:hAnsi="Arial" w:cs="Arial"/>
          <w:b/>
          <w:bCs/>
        </w:rPr>
        <w:t>Falls ja, bitte folgende weitere Angaben:</w:t>
      </w:r>
    </w:p>
    <w:p w14:paraId="2F35D501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F394268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I. Beschäftigungszahl</w:t>
      </w:r>
      <w:r w:rsidR="00595F53">
        <w:rPr>
          <w:rStyle w:val="Funotenzeichen"/>
          <w:rFonts w:ascii="Arial" w:hAnsi="Arial" w:cs="Arial"/>
          <w:b/>
          <w:bCs/>
        </w:rPr>
        <w:footnoteReference w:id="1"/>
      </w:r>
    </w:p>
    <w:p w14:paraId="12B56EB8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in der Regel beschäftigt:</w:t>
      </w:r>
    </w:p>
    <w:p w14:paraId="556541A3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tbl>
      <w:tblPr>
        <w:tblW w:w="8500" w:type="dxa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9"/>
        <w:gridCol w:w="1701"/>
      </w:tblGrid>
      <w:tr w:rsidR="00256EA8" w:rsidRPr="00595F53" w14:paraId="1207B79A" w14:textId="77777777" w:rsidTr="00256EA8">
        <w:trPr>
          <w:trHeight w:val="1186"/>
        </w:trPr>
        <w:tc>
          <w:tcPr>
            <w:tcW w:w="6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93FE4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ind w:hanging="45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Arial" w:hAnsi="Arial" w:cs="Arial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508ED17E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1513D739" w14:textId="77777777" w:rsidTr="00256EA8">
        <w:trPr>
          <w:trHeight w:val="1214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1B46D7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250 bis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2A799347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05592E79" w14:textId="77777777" w:rsidTr="00256EA8">
        <w:trPr>
          <w:trHeight w:val="1200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3463AC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20 bis 250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5E09FA4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352FA06B" w14:textId="77777777" w:rsidTr="00256EA8">
        <w:trPr>
          <w:trHeight w:val="1186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588DE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10 bis 20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548CEBA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7F2A0375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D39080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145B2EAF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1A9B30" w14:textId="77777777" w:rsidR="00FC4243" w:rsidRDefault="00FC4243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5CC028F9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lastRenderedPageBreak/>
        <w:t>II.</w:t>
      </w:r>
    </w:p>
    <w:p w14:paraId="52F0BC8F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Maßnahmen zur Frauenförderung und/oder zur Förderung der Vereinbarkeit von Beruf und Familie</w:t>
      </w:r>
    </w:p>
    <w:p w14:paraId="787EAD8F" w14:textId="77777777" w:rsid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2ED5519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595F53">
        <w:rPr>
          <w:rFonts w:ascii="Arial" w:hAnsi="Arial" w:cs="Arial"/>
          <w:bCs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"/>
        <w:gridCol w:w="8738"/>
        <w:gridCol w:w="638"/>
      </w:tblGrid>
      <w:tr w:rsidR="00595F53" w:rsidRPr="00595F53" w14:paraId="79597AD7" w14:textId="77777777" w:rsidTr="00595F53">
        <w:trPr>
          <w:trHeight w:val="336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29CE2C7F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755F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32CB9F3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CEC5C4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5333014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E1AA13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lastRenderedPageBreak/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35AB507F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083BE278" w14:textId="77777777" w:rsidR="00595F53" w:rsidRDefault="00595F5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18"/>
        </w:rPr>
      </w:pPr>
    </w:p>
    <w:p w14:paraId="7C6BD042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III. Weitere vertragliche Verpflichtungen</w:t>
      </w:r>
    </w:p>
    <w:p w14:paraId="4F217CCC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2BD6BA9" w14:textId="77777777" w:rsidR="001E6C57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Ich/Wir erkläre(n) mich/uns darüber hinaus mit folgenden Verpflichtungen gem. § 4 FFV einverstanden:</w:t>
      </w:r>
    </w:p>
    <w:p w14:paraId="47D80C29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firstLine="284"/>
        <w:jc w:val="both"/>
        <w:rPr>
          <w:rFonts w:ascii="Arial" w:hAnsi="Arial" w:cs="Arial"/>
        </w:rPr>
      </w:pPr>
    </w:p>
    <w:p w14:paraId="46574B99" w14:textId="052461B0" w:rsidR="001E6C57" w:rsidRPr="00595F53" w:rsidRDefault="002138D5" w:rsidP="000976D8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hat das geltende Gleichbehandlungsrecht zu beachten.</w:t>
      </w:r>
    </w:p>
    <w:p w14:paraId="1DFC0A18" w14:textId="77777777" w:rsidR="00A36F2F" w:rsidRPr="00595F53" w:rsidRDefault="00A36F2F" w:rsidP="000976D8">
      <w:pPr>
        <w:pStyle w:val="Listenabsatz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</w:rPr>
      </w:pPr>
    </w:p>
    <w:p w14:paraId="7381984F" w14:textId="6CB4714F" w:rsidR="001E6C57" w:rsidRPr="00595F53" w:rsidRDefault="002138D5" w:rsidP="006D04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2. Sofern sich der</w:t>
      </w:r>
      <w:r w:rsidR="000558DD">
        <w:rPr>
          <w:rFonts w:ascii="Arial" w:hAnsi="Arial" w:cs="Arial"/>
        </w:rPr>
        <w:t xml:space="preserve"> oder die</w:t>
      </w:r>
      <w:r w:rsidRPr="00595F53">
        <w:rPr>
          <w:rFonts w:ascii="Arial" w:hAnsi="Arial" w:cs="Arial"/>
        </w:rPr>
        <w:t xml:space="preserve"> Auftragnehme</w:t>
      </w:r>
      <w:r w:rsidR="000558DD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zur Vertragserfüllung eines Unterauftragnehmers </w:t>
      </w:r>
      <w:r w:rsidR="000558DD">
        <w:rPr>
          <w:rFonts w:ascii="Arial" w:hAnsi="Arial" w:cs="Arial"/>
        </w:rPr>
        <w:t xml:space="preserve">oder einer Unterauftragnehmerin </w:t>
      </w:r>
      <w:r w:rsidRPr="00595F53">
        <w:rPr>
          <w:rFonts w:ascii="Arial" w:hAnsi="Arial" w:cs="Arial"/>
        </w:rPr>
        <w:t>bedient, hat er sicherzustellen, dass</w:t>
      </w:r>
      <w:r w:rsidR="00F87164">
        <w:rPr>
          <w:rFonts w:ascii="Arial" w:hAnsi="Arial" w:cs="Arial"/>
        </w:rPr>
        <w:t xml:space="preserve"> </w:t>
      </w:r>
      <w:r w:rsidR="00E71B9A" w:rsidRPr="00595F53">
        <w:rPr>
          <w:rFonts w:ascii="Arial" w:hAnsi="Arial" w:cs="Arial"/>
        </w:rPr>
        <w:t xml:space="preserve">die </w:t>
      </w:r>
      <w:r w:rsidR="006D0406">
        <w:rPr>
          <w:rFonts w:ascii="Arial" w:hAnsi="Arial" w:cs="Arial"/>
        </w:rPr>
        <w:t>Unter</w:t>
      </w:r>
      <w:r w:rsidR="00EC713A">
        <w:rPr>
          <w:rFonts w:ascii="Arial" w:hAnsi="Arial" w:cs="Arial"/>
        </w:rPr>
        <w:t>auftrag</w:t>
      </w:r>
      <w:r w:rsidR="000558DD" w:rsidRPr="00595F53">
        <w:rPr>
          <w:rFonts w:ascii="Arial" w:hAnsi="Arial" w:cs="Arial"/>
        </w:rPr>
        <w:t>nehme</w:t>
      </w:r>
      <w:r w:rsidR="000558DD">
        <w:rPr>
          <w:rFonts w:ascii="Arial" w:hAnsi="Arial" w:cs="Arial"/>
        </w:rPr>
        <w:t>r/-innen</w:t>
      </w:r>
      <w:r w:rsidR="000558DD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sich nach Maßgabe von § 3 FFV zur Durchführung von Maßnahmen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2 FFV und zu</w:t>
      </w:r>
      <w:r w:rsidR="00E71B9A" w:rsidRPr="00595F53">
        <w:rPr>
          <w:rFonts w:ascii="Arial" w:hAnsi="Arial" w:cs="Arial"/>
        </w:rPr>
        <w:t xml:space="preserve">r </w:t>
      </w:r>
      <w:r w:rsidRPr="00595F53">
        <w:rPr>
          <w:rFonts w:ascii="Arial" w:hAnsi="Arial" w:cs="Arial"/>
        </w:rPr>
        <w:t>Einhaltung der Verpflichtungen nach § 4 FFV bereit erklär</w:t>
      </w:r>
      <w:r w:rsidR="003D0C5A" w:rsidRPr="00595F53">
        <w:rPr>
          <w:rFonts w:ascii="Arial" w:hAnsi="Arial" w:cs="Arial"/>
        </w:rPr>
        <w:t>en</w:t>
      </w:r>
      <w:r w:rsidRPr="00595F53">
        <w:rPr>
          <w:rFonts w:ascii="Arial" w:hAnsi="Arial" w:cs="Arial"/>
        </w:rPr>
        <w:t xml:space="preserve">. Eine </w:t>
      </w:r>
      <w:r w:rsidR="003D0C5A" w:rsidRPr="00595F53">
        <w:rPr>
          <w:rFonts w:ascii="Arial" w:hAnsi="Arial" w:cs="Arial"/>
        </w:rPr>
        <w:t xml:space="preserve">schuldhafte </w:t>
      </w:r>
      <w:r w:rsidRPr="00595F53">
        <w:rPr>
          <w:rFonts w:ascii="Arial" w:hAnsi="Arial" w:cs="Arial"/>
        </w:rPr>
        <w:t xml:space="preserve">Verletzung dieser Verpflichtung durch </w:t>
      </w:r>
      <w:r w:rsidR="003D0C5A" w:rsidRPr="00595F53">
        <w:rPr>
          <w:rFonts w:ascii="Arial" w:hAnsi="Arial" w:cs="Arial"/>
        </w:rPr>
        <w:t>die Nachunternehme</w:t>
      </w:r>
      <w:r w:rsidR="000558DD">
        <w:rPr>
          <w:rFonts w:ascii="Arial" w:hAnsi="Arial" w:cs="Arial"/>
        </w:rPr>
        <w:t>r/-innen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wird </w:t>
      </w:r>
      <w:r w:rsidR="003D0C5A" w:rsidRPr="00595F53">
        <w:rPr>
          <w:rFonts w:ascii="Arial" w:hAnsi="Arial" w:cs="Arial"/>
        </w:rPr>
        <w:t xml:space="preserve">den </w:t>
      </w:r>
      <w:r w:rsidRPr="00595F53">
        <w:rPr>
          <w:rFonts w:ascii="Arial" w:hAnsi="Arial" w:cs="Arial"/>
        </w:rPr>
        <w:t>Auftragnehme</w:t>
      </w:r>
      <w:r w:rsidR="003D0C5A" w:rsidRPr="00595F53">
        <w:rPr>
          <w:rFonts w:ascii="Arial" w:hAnsi="Arial" w:cs="Arial"/>
        </w:rPr>
        <w:t>nden</w:t>
      </w:r>
      <w:r w:rsidRPr="00595F53">
        <w:rPr>
          <w:rFonts w:ascii="Arial" w:hAnsi="Arial" w:cs="Arial"/>
        </w:rPr>
        <w:t xml:space="preserve"> zugerechnet.</w:t>
      </w:r>
    </w:p>
    <w:p w14:paraId="4DBD15A5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69F43A06" w14:textId="78C6E9A4" w:rsidR="001E6C57" w:rsidRPr="00595F53" w:rsidRDefault="002138D5" w:rsidP="000976D8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3. </w:t>
      </w:r>
      <w:r w:rsidR="00EC11FB" w:rsidRPr="00595F53">
        <w:rPr>
          <w:rFonts w:ascii="Arial" w:hAnsi="Arial" w:cs="Arial"/>
        </w:rPr>
        <w:tab/>
      </w:r>
      <w:r w:rsidRPr="00595F53">
        <w:rPr>
          <w:rFonts w:ascii="Arial" w:hAnsi="Arial" w:cs="Arial"/>
        </w:rPr>
        <w:t xml:space="preserve">Auf Verlangen der Vergabestelle hat 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die Einhaltung der übernommenen vertraglichen Verpflichtungen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nach </w:t>
      </w:r>
      <w:r w:rsidR="003D0C5A" w:rsidRPr="00595F53">
        <w:rPr>
          <w:rFonts w:ascii="Arial" w:hAnsi="Arial" w:cs="Arial"/>
        </w:rPr>
        <w:t>der Frauenförderverordnung in geeigneter Form</w:t>
      </w:r>
      <w:r w:rsidRPr="00595F53">
        <w:rPr>
          <w:rFonts w:ascii="Arial" w:hAnsi="Arial" w:cs="Arial"/>
        </w:rPr>
        <w:t xml:space="preserve"> nachzuweisen.</w:t>
      </w:r>
    </w:p>
    <w:p w14:paraId="5962E546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42029A40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IV. Rechtliche Hindernisse (Erforderlichenfalls anzugeben)</w:t>
      </w:r>
    </w:p>
    <w:p w14:paraId="78E471B2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EEAC1CE" w14:textId="616BD4D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An der Durchführung folgender Maßnahmen unter II. bzw. an der Übernahme folgender Verpflichtungen nach III. bin</w:t>
      </w:r>
      <w:r w:rsid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ich/sind wir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5 </w:t>
      </w:r>
      <w:r w:rsidR="00F87164">
        <w:rPr>
          <w:rFonts w:ascii="Arial" w:hAnsi="Arial" w:cs="Arial"/>
        </w:rPr>
        <w:t>A</w:t>
      </w:r>
      <w:r w:rsidRPr="00595F53">
        <w:rPr>
          <w:rFonts w:ascii="Arial" w:hAnsi="Arial" w:cs="Arial"/>
        </w:rPr>
        <w:t>bs. 2 FFV aus rechtlichen Gründen gehindert:</w:t>
      </w:r>
    </w:p>
    <w:p w14:paraId="3F19FDB0" w14:textId="77777777" w:rsidR="00A36F2F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3261A88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7D4CC31" w14:textId="460B8F1C" w:rsidR="00A36F2F" w:rsidRDefault="0047755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cs="Arial"/>
        </w:rPr>
        <w:fldChar w:fldCharType="begin">
          <w:ffData>
            <w:name w:val="Text19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75B83992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7858B87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9468CB1" w14:textId="77777777" w:rsidR="00D24968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Begründung:</w:t>
      </w:r>
      <w:r w:rsidR="00A36F2F" w:rsidRPr="00595F53">
        <w:rPr>
          <w:rFonts w:ascii="Arial" w:hAnsi="Arial" w:cs="Arial"/>
        </w:rPr>
        <w:t xml:space="preserve"> </w:t>
      </w:r>
    </w:p>
    <w:p w14:paraId="42902330" w14:textId="77777777" w:rsidR="00C04AFA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2EA2CDD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6BE9B8D" w14:textId="447DF366" w:rsidR="00D24968" w:rsidRPr="00595F53" w:rsidRDefault="0047755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cs="Arial"/>
        </w:rPr>
        <w:fldChar w:fldCharType="begin">
          <w:ffData>
            <w:name w:val="Text19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496234C8" w14:textId="77777777" w:rsidR="00C04AFA" w:rsidRPr="00595F53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78FBE36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17C3454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4F048F8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(auf </w:t>
      </w:r>
      <w:r w:rsidR="00E5470D" w:rsidRPr="00595F53">
        <w:rPr>
          <w:rFonts w:ascii="Arial" w:hAnsi="Arial" w:cs="Arial"/>
        </w:rPr>
        <w:t>V</w:t>
      </w:r>
      <w:r w:rsidRPr="00595F53">
        <w:rPr>
          <w:rFonts w:ascii="Arial" w:hAnsi="Arial" w:cs="Arial"/>
        </w:rPr>
        <w:t>erlangen nachzuweisen)</w:t>
      </w:r>
    </w:p>
    <w:p w14:paraId="112C0C64" w14:textId="77777777" w:rsidR="00A36F2F" w:rsidRPr="00595F53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6775A90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BD9E9E8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tbl>
      <w:tblPr>
        <w:tblW w:w="8017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7928"/>
        <w:gridCol w:w="8141"/>
      </w:tblGrid>
      <w:tr w:rsidR="0047755F" w14:paraId="7638AFBD" w14:textId="77777777" w:rsidTr="000B6646">
        <w:trPr>
          <w:gridAfter w:val="1"/>
          <w:wAfter w:w="2533" w:type="pct"/>
          <w:trHeight w:val="894"/>
        </w:trPr>
        <w:tc>
          <w:tcPr>
            <w:tcW w:w="246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D88A27" w14:textId="00F00886" w:rsidR="0047755F" w:rsidRDefault="000B6646">
            <w:pPr>
              <w:keepNext/>
              <w:spacing w:before="240"/>
              <w:rPr>
                <w:rFonts w:cs="Arial"/>
              </w:rPr>
            </w:pPr>
            <w:r>
              <w:rPr>
                <w:rFonts w:cs="Arial"/>
              </w:rPr>
              <w:t xml:space="preserve">Ort: </w:t>
            </w:r>
            <w:r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             </w:t>
            </w:r>
            <w:r w:rsidR="0039058F">
              <w:rPr>
                <w:rFonts w:cs="Arial"/>
              </w:rPr>
              <w:t>Datum</w:t>
            </w:r>
            <w:r w:rsidR="0047755F">
              <w:rPr>
                <w:rFonts w:cs="Arial"/>
              </w:rPr>
              <w:t xml:space="preserve">: </w:t>
            </w:r>
            <w:r w:rsidR="0047755F"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="0047755F">
              <w:rPr>
                <w:rFonts w:cs="Arial"/>
              </w:rPr>
              <w:instrText xml:space="preserve"> FORMTEXT </w:instrText>
            </w:r>
            <w:r w:rsidR="0047755F">
              <w:rPr>
                <w:rFonts w:cs="Arial"/>
              </w:rPr>
            </w:r>
            <w:r w:rsidR="0047755F">
              <w:rPr>
                <w:rFonts w:cs="Arial"/>
              </w:rPr>
              <w:fldChar w:fldCharType="separate"/>
            </w:r>
            <w:r w:rsidR="0047755F">
              <w:rPr>
                <w:rFonts w:cs="Arial"/>
                <w:noProof/>
              </w:rPr>
              <w:t> </w:t>
            </w:r>
            <w:r w:rsidR="0047755F">
              <w:rPr>
                <w:rFonts w:cs="Arial"/>
                <w:noProof/>
              </w:rPr>
              <w:t> </w:t>
            </w:r>
            <w:r w:rsidR="0047755F">
              <w:rPr>
                <w:rFonts w:cs="Arial"/>
                <w:noProof/>
              </w:rPr>
              <w:t> </w:t>
            </w:r>
            <w:r w:rsidR="0047755F">
              <w:rPr>
                <w:rFonts w:cs="Arial"/>
                <w:noProof/>
              </w:rPr>
              <w:t> </w:t>
            </w:r>
            <w:r w:rsidR="0047755F">
              <w:rPr>
                <w:rFonts w:cs="Arial"/>
                <w:noProof/>
              </w:rPr>
              <w:t> </w:t>
            </w:r>
            <w:r w:rsidR="0047755F">
              <w:rPr>
                <w:rFonts w:cs="Arial"/>
              </w:rPr>
              <w:fldChar w:fldCharType="end"/>
            </w:r>
          </w:p>
        </w:tc>
      </w:tr>
      <w:tr w:rsidR="0047755F" w14:paraId="244F0D52" w14:textId="77777777" w:rsidTr="000B6646">
        <w:trPr>
          <w:trHeight w:val="89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BAE0FD" w14:textId="77777777" w:rsidR="0047755F" w:rsidRDefault="0047755F">
            <w:pPr>
              <w:keepNext/>
              <w:spacing w:before="480" w:after="24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, </w:t>
            </w:r>
            <w:r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57564983" w14:textId="77777777" w:rsidR="0047755F" w:rsidRDefault="0047755F">
            <w:pPr>
              <w:keepNext/>
              <w:spacing w:after="24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263524D9" w14:textId="6011D81D" w:rsidR="00595F53" w:rsidRDefault="00595F53" w:rsidP="0047755F">
      <w:pPr>
        <w:spacing w:after="60"/>
        <w:jc w:val="both"/>
        <w:rPr>
          <w:rFonts w:ascii="Arial" w:hAnsi="Arial" w:cs="Arial"/>
          <w:sz w:val="18"/>
          <w:szCs w:val="18"/>
        </w:rPr>
      </w:pPr>
    </w:p>
    <w:p w14:paraId="5EB594F9" w14:textId="77777777" w:rsidR="005C6BE9" w:rsidRPr="00FC4243" w:rsidRDefault="005C6BE9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</w:rPr>
      </w:pPr>
    </w:p>
    <w:sectPr w:rsidR="005C6BE9" w:rsidRPr="00FC4243" w:rsidSect="00115202">
      <w:headerReference w:type="default" r:id="rId11"/>
      <w:footerReference w:type="default" r:id="rId12"/>
      <w:type w:val="continuous"/>
      <w:pgSz w:w="11904" w:h="16843" w:code="9"/>
      <w:pgMar w:top="2310" w:right="873" w:bottom="816" w:left="1009" w:header="720" w:footer="272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783F0" w14:textId="77777777" w:rsidR="00D15DC9" w:rsidRDefault="00D15DC9" w:rsidP="009C046E">
      <w:pPr>
        <w:spacing w:after="0"/>
      </w:pPr>
      <w:r>
        <w:separator/>
      </w:r>
    </w:p>
  </w:endnote>
  <w:endnote w:type="continuationSeparator" w:id="0">
    <w:p w14:paraId="3246D1AB" w14:textId="77777777" w:rsidR="00D15DC9" w:rsidRDefault="00D15DC9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2F3C" w14:textId="33D585B1" w:rsidR="002A1DA8" w:rsidRDefault="005E27CD" w:rsidP="009A403D">
    <w:pPr>
      <w:pStyle w:val="Fuzeile"/>
      <w:jc w:val="right"/>
      <w:rPr>
        <w:color w:val="595959" w:themeColor="text1" w:themeTint="A6"/>
        <w:sz w:val="16"/>
        <w:szCs w:val="16"/>
      </w:rPr>
    </w:pPr>
    <w:r>
      <w:rPr>
        <w:noProof/>
        <w:color w:val="595959" w:themeColor="text1" w:themeTint="A6"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7836C5" wp14:editId="5E7238C9">
              <wp:simplePos x="0" y="0"/>
              <wp:positionH relativeFrom="page">
                <wp:posOffset>0</wp:posOffset>
              </wp:positionH>
              <wp:positionV relativeFrom="page">
                <wp:posOffset>10252075</wp:posOffset>
              </wp:positionV>
              <wp:extent cx="7559040" cy="252095"/>
              <wp:effectExtent l="0" t="0" r="0" b="14605"/>
              <wp:wrapNone/>
              <wp:docPr id="2" name="MSIPCM82de4f3f86d59d092d209129" descr="{&quot;HashCode&quot;:47960747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904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46302E3" w14:textId="1F2FF6DD" w:rsidR="005E27CD" w:rsidRPr="005E27CD" w:rsidRDefault="005E27CD" w:rsidP="005E27CD">
                          <w:pPr>
                            <w:spacing w:after="0"/>
                            <w:rPr>
                              <w:rFonts w:ascii="Arial" w:hAnsi="Arial" w:cs="Arial"/>
                              <w:color w:val="737373"/>
                              <w:sz w:val="12"/>
                            </w:rPr>
                          </w:pPr>
                          <w:r w:rsidRPr="005E27CD">
                            <w:rPr>
                              <w:rFonts w:ascii="Arial" w:hAnsi="Arial" w:cs="Arial"/>
                              <w:color w:val="737373"/>
                              <w:sz w:val="12"/>
                            </w:rPr>
                            <w:t>Confidentiality: 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7836C5" id="_x0000_t202" coordsize="21600,21600" o:spt="202" path="m,l,21600r21600,l21600,xe">
              <v:stroke joinstyle="miter"/>
              <v:path gradientshapeok="t" o:connecttype="rect"/>
            </v:shapetype>
            <v:shape id="MSIPCM82de4f3f86d59d092d209129" o:spid="_x0000_s1026" type="#_x0000_t202" alt="{&quot;HashCode&quot;:479607474,&quot;Height&quot;:842.0,&quot;Width&quot;:595.0,&quot;Placement&quot;:&quot;Footer&quot;,&quot;Index&quot;:&quot;Primary&quot;,&quot;Section&quot;:1,&quot;Top&quot;:0.0,&quot;Left&quot;:0.0}" style="position:absolute;left:0;text-align:left;margin-left:0;margin-top:807.25pt;width:595.2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" o:allowincell="f" filled="f" stroked="f" strokeweight=".5pt">
              <v:textbox inset="20pt,0,,0">
                <w:txbxContent>
                  <w:p w14:paraId="546302E3" w14:textId="1F2FF6DD" w:rsidR="005E27CD" w:rsidRPr="005E27CD" w:rsidRDefault="005E27CD" w:rsidP="005E27CD">
                    <w:pPr>
                      <w:spacing w:after="0"/>
                      <w:rPr>
                        <w:rFonts w:ascii="Arial" w:hAnsi="Arial" w:cs="Arial"/>
                        <w:color w:val="737373"/>
                        <w:sz w:val="12"/>
                      </w:rPr>
                    </w:pPr>
                    <w:r w:rsidRPr="005E27CD">
                      <w:rPr>
                        <w:rFonts w:ascii="Arial" w:hAnsi="Arial" w:cs="Arial"/>
                        <w:color w:val="737373"/>
                        <w:sz w:val="12"/>
                      </w:rPr>
                      <w:t>Confidentiality: 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color w:val="595959" w:themeColor="text1" w:themeTint="A6"/>
          <w:sz w:val="16"/>
          <w:szCs w:val="16"/>
        </w:rPr>
        <w:id w:val="250395305"/>
        <w:docPartObj>
          <w:docPartGallery w:val="Page Numbers (Top of Page)"/>
          <w:docPartUnique/>
        </w:docPartObj>
      </w:sdtPr>
      <w:sdtEndPr/>
      <w:sdtContent>
        <w:r w:rsidR="002A1DA8" w:rsidRPr="005F02AD">
          <w:rPr>
            <w:color w:val="595959" w:themeColor="text1" w:themeTint="A6"/>
            <w:sz w:val="16"/>
            <w:szCs w:val="16"/>
          </w:rPr>
          <w:t xml:space="preserve">Seite </w:t>
        </w:r>
        <w:r w:rsidR="002A1DA8"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="002A1DA8" w:rsidRPr="005F02AD">
          <w:rPr>
            <w:color w:val="595959" w:themeColor="text1" w:themeTint="A6"/>
            <w:sz w:val="16"/>
            <w:szCs w:val="16"/>
          </w:rPr>
          <w:instrText xml:space="preserve"> PAGE </w:instrText>
        </w:r>
        <w:r w:rsidR="002A1DA8"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E15F6E">
          <w:rPr>
            <w:noProof/>
            <w:color w:val="595959" w:themeColor="text1" w:themeTint="A6"/>
            <w:sz w:val="16"/>
            <w:szCs w:val="16"/>
          </w:rPr>
          <w:t>4</w:t>
        </w:r>
        <w:r w:rsidR="002A1DA8" w:rsidRPr="005F02AD">
          <w:rPr>
            <w:color w:val="595959" w:themeColor="text1" w:themeTint="A6"/>
            <w:sz w:val="16"/>
            <w:szCs w:val="16"/>
          </w:rPr>
          <w:fldChar w:fldCharType="end"/>
        </w:r>
        <w:r w:rsidR="002A1DA8" w:rsidRPr="005F02AD">
          <w:rPr>
            <w:color w:val="595959" w:themeColor="text1" w:themeTint="A6"/>
            <w:sz w:val="16"/>
            <w:szCs w:val="16"/>
          </w:rPr>
          <w:t xml:space="preserve"> von </w:t>
        </w:r>
        <w:r w:rsidR="002A1DA8"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="002A1DA8" w:rsidRPr="005F02AD">
          <w:rPr>
            <w:color w:val="595959" w:themeColor="text1" w:themeTint="A6"/>
            <w:sz w:val="16"/>
            <w:szCs w:val="16"/>
          </w:rPr>
          <w:instrText xml:space="preserve"> NUMPAGES  </w:instrText>
        </w:r>
        <w:r w:rsidR="002A1DA8"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E15F6E">
          <w:rPr>
            <w:noProof/>
            <w:color w:val="595959" w:themeColor="text1" w:themeTint="A6"/>
            <w:sz w:val="16"/>
            <w:szCs w:val="16"/>
          </w:rPr>
          <w:t>4</w:t>
        </w:r>
        <w:r w:rsidR="002A1DA8" w:rsidRPr="005F02AD">
          <w:rPr>
            <w:color w:val="595959" w:themeColor="text1" w:themeTint="A6"/>
            <w:sz w:val="16"/>
            <w:szCs w:val="16"/>
          </w:rPr>
          <w:fldChar w:fldCharType="end"/>
        </w:r>
      </w:sdtContent>
    </w:sdt>
  </w:p>
  <w:p w14:paraId="6AF7EAA2" w14:textId="77777777" w:rsidR="00E71B9A" w:rsidRPr="005F02AD" w:rsidRDefault="00E71B9A" w:rsidP="00D624B3">
    <w:pPr>
      <w:pStyle w:val="Fuzeile"/>
      <w:rPr>
        <w:bCs/>
        <w:color w:val="595959" w:themeColor="text1" w:themeTint="A6"/>
        <w:sz w:val="16"/>
        <w:szCs w:val="16"/>
      </w:rPr>
    </w:pPr>
  </w:p>
  <w:p w14:paraId="43F140E3" w14:textId="77777777" w:rsidR="00E71B9A" w:rsidRPr="00D624B3" w:rsidRDefault="00E71B9A">
    <w:pPr>
      <w:pStyle w:val="Fuzeile"/>
      <w:rPr>
        <w:color w:val="595959" w:themeColor="text1" w:themeTint="A6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EFFEA" w14:textId="77777777" w:rsidR="00D15DC9" w:rsidRDefault="00D15DC9" w:rsidP="009C046E">
      <w:pPr>
        <w:spacing w:after="0"/>
      </w:pPr>
      <w:r>
        <w:separator/>
      </w:r>
    </w:p>
  </w:footnote>
  <w:footnote w:type="continuationSeparator" w:id="0">
    <w:p w14:paraId="30EF670B" w14:textId="77777777" w:rsidR="00D15DC9" w:rsidRDefault="00D15DC9" w:rsidP="009C046E">
      <w:pPr>
        <w:spacing w:after="0"/>
      </w:pPr>
      <w:r>
        <w:continuationSeparator/>
      </w:r>
    </w:p>
  </w:footnote>
  <w:footnote w:id="1">
    <w:p w14:paraId="7E8F468D" w14:textId="77777777" w:rsidR="00595F53" w:rsidRDefault="00595F53" w:rsidP="000976D8">
      <w:pPr>
        <w:pStyle w:val="Funotentext"/>
        <w:jc w:val="both"/>
      </w:pPr>
      <w:r>
        <w:rPr>
          <w:rStyle w:val="Funotenzeichen"/>
        </w:rPr>
        <w:footnoteRef/>
      </w:r>
      <w:r>
        <w:t xml:space="preserve"> Bei der Feststellung der Beschäftigtenzahl ist § 23 Abs. 1 Satz </w:t>
      </w:r>
      <w:r w:rsidR="000976D8">
        <w:t xml:space="preserve">4 des Kündigungsschutzgesetzes </w:t>
      </w:r>
      <w:r>
        <w:t>zu berücksichtigen.</w:t>
      </w:r>
    </w:p>
    <w:p w14:paraId="59928250" w14:textId="77777777" w:rsidR="002A1DA8" w:rsidRDefault="002A1DA8" w:rsidP="000976D8">
      <w:pPr>
        <w:pStyle w:val="Funoten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71517" w14:textId="77777777" w:rsidR="00115202" w:rsidRDefault="00115202" w:rsidP="00256EA8">
    <w:pPr>
      <w:pStyle w:val="Kopfzeile"/>
      <w:jc w:val="right"/>
    </w:pPr>
  </w:p>
  <w:p w14:paraId="7F5EC4BD" w14:textId="730125E1" w:rsidR="00256EA8" w:rsidRDefault="00D46F7F" w:rsidP="00256EA8">
    <w:pPr>
      <w:pStyle w:val="Kopfzeile"/>
      <w:jc w:val="right"/>
    </w:pPr>
    <w:r>
      <w:rPr>
        <w:noProof/>
      </w:rPr>
      <w:drawing>
        <wp:inline distT="0" distB="0" distL="0" distR="0" wp14:anchorId="425C7924" wp14:editId="70A02873">
          <wp:extent cx="2010410" cy="542925"/>
          <wp:effectExtent l="0" t="0" r="8890" b="9525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724" cy="5505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0670383">
    <w:abstractNumId w:val="0"/>
  </w:num>
  <w:num w:numId="2" w16cid:durableId="812139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hkflUt3rQ4cZtMgQU53MD+XyAQqkwHTgxqewuKctmwEP+FdlAEjzRtZFn+bMoVyoOvdiREpOPyz7abOMyyy8BA==" w:salt="02RL5JGzSm7lPHRIfwALHg==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22BE6"/>
    <w:rsid w:val="00042C25"/>
    <w:rsid w:val="000558DD"/>
    <w:rsid w:val="0006000F"/>
    <w:rsid w:val="000677A3"/>
    <w:rsid w:val="000721A4"/>
    <w:rsid w:val="000957C4"/>
    <w:rsid w:val="000976D8"/>
    <w:rsid w:val="00097F20"/>
    <w:rsid w:val="000B6646"/>
    <w:rsid w:val="000C6F70"/>
    <w:rsid w:val="001142CC"/>
    <w:rsid w:val="00115202"/>
    <w:rsid w:val="00123DA7"/>
    <w:rsid w:val="00130111"/>
    <w:rsid w:val="00136466"/>
    <w:rsid w:val="00140C07"/>
    <w:rsid w:val="00176CAA"/>
    <w:rsid w:val="001B2792"/>
    <w:rsid w:val="001B729F"/>
    <w:rsid w:val="001C5136"/>
    <w:rsid w:val="001D5A06"/>
    <w:rsid w:val="001E6C57"/>
    <w:rsid w:val="001F284E"/>
    <w:rsid w:val="001F2AED"/>
    <w:rsid w:val="001F36F9"/>
    <w:rsid w:val="002138D5"/>
    <w:rsid w:val="002139B6"/>
    <w:rsid w:val="00213FDF"/>
    <w:rsid w:val="00231C7A"/>
    <w:rsid w:val="00255A81"/>
    <w:rsid w:val="00256EA8"/>
    <w:rsid w:val="00261EB9"/>
    <w:rsid w:val="00265DCC"/>
    <w:rsid w:val="00267218"/>
    <w:rsid w:val="0028498D"/>
    <w:rsid w:val="002A1DA8"/>
    <w:rsid w:val="002B1848"/>
    <w:rsid w:val="002C08B7"/>
    <w:rsid w:val="002C6715"/>
    <w:rsid w:val="002D2159"/>
    <w:rsid w:val="002E536E"/>
    <w:rsid w:val="002F1101"/>
    <w:rsid w:val="003105BD"/>
    <w:rsid w:val="0032000F"/>
    <w:rsid w:val="00350996"/>
    <w:rsid w:val="003675D7"/>
    <w:rsid w:val="00367A9E"/>
    <w:rsid w:val="0039058F"/>
    <w:rsid w:val="003D0C5A"/>
    <w:rsid w:val="004230D9"/>
    <w:rsid w:val="00470450"/>
    <w:rsid w:val="0047755F"/>
    <w:rsid w:val="004B1985"/>
    <w:rsid w:val="004F2D22"/>
    <w:rsid w:val="005065A5"/>
    <w:rsid w:val="005150A9"/>
    <w:rsid w:val="005205B1"/>
    <w:rsid w:val="0056010E"/>
    <w:rsid w:val="005757C7"/>
    <w:rsid w:val="00587491"/>
    <w:rsid w:val="00595F53"/>
    <w:rsid w:val="005B7491"/>
    <w:rsid w:val="005C6BE9"/>
    <w:rsid w:val="005D4DD3"/>
    <w:rsid w:val="005E27CD"/>
    <w:rsid w:val="005F02AD"/>
    <w:rsid w:val="00625E3B"/>
    <w:rsid w:val="006327AA"/>
    <w:rsid w:val="00632BAB"/>
    <w:rsid w:val="006803D0"/>
    <w:rsid w:val="00696BE2"/>
    <w:rsid w:val="006D0406"/>
    <w:rsid w:val="006F21D4"/>
    <w:rsid w:val="006F61A8"/>
    <w:rsid w:val="007A1141"/>
    <w:rsid w:val="007A1802"/>
    <w:rsid w:val="007B0236"/>
    <w:rsid w:val="007B4430"/>
    <w:rsid w:val="007C30D2"/>
    <w:rsid w:val="007D43F7"/>
    <w:rsid w:val="007E64B7"/>
    <w:rsid w:val="00877B9E"/>
    <w:rsid w:val="008E55FF"/>
    <w:rsid w:val="009068CF"/>
    <w:rsid w:val="00925D97"/>
    <w:rsid w:val="00932EDE"/>
    <w:rsid w:val="009351EF"/>
    <w:rsid w:val="00945DA0"/>
    <w:rsid w:val="00950B8B"/>
    <w:rsid w:val="00952E66"/>
    <w:rsid w:val="009972A0"/>
    <w:rsid w:val="009A403D"/>
    <w:rsid w:val="009A6673"/>
    <w:rsid w:val="009C046E"/>
    <w:rsid w:val="009C2D18"/>
    <w:rsid w:val="009C7F26"/>
    <w:rsid w:val="009E1203"/>
    <w:rsid w:val="009E6BDF"/>
    <w:rsid w:val="00A129AE"/>
    <w:rsid w:val="00A36F2F"/>
    <w:rsid w:val="00A559ED"/>
    <w:rsid w:val="00A645BD"/>
    <w:rsid w:val="00AB571B"/>
    <w:rsid w:val="00AB703A"/>
    <w:rsid w:val="00AC0C5F"/>
    <w:rsid w:val="00AD7D04"/>
    <w:rsid w:val="00B0343F"/>
    <w:rsid w:val="00B30AB3"/>
    <w:rsid w:val="00B72BE8"/>
    <w:rsid w:val="00B86202"/>
    <w:rsid w:val="00BA2479"/>
    <w:rsid w:val="00BC6FDD"/>
    <w:rsid w:val="00BD4550"/>
    <w:rsid w:val="00C04AFA"/>
    <w:rsid w:val="00C602BE"/>
    <w:rsid w:val="00C6174D"/>
    <w:rsid w:val="00C7065E"/>
    <w:rsid w:val="00C90331"/>
    <w:rsid w:val="00CC3E41"/>
    <w:rsid w:val="00CE49D6"/>
    <w:rsid w:val="00D00088"/>
    <w:rsid w:val="00D12747"/>
    <w:rsid w:val="00D13673"/>
    <w:rsid w:val="00D15DC9"/>
    <w:rsid w:val="00D248C7"/>
    <w:rsid w:val="00D24968"/>
    <w:rsid w:val="00D37D5C"/>
    <w:rsid w:val="00D43A50"/>
    <w:rsid w:val="00D4487D"/>
    <w:rsid w:val="00D46F7F"/>
    <w:rsid w:val="00D624B3"/>
    <w:rsid w:val="00D95687"/>
    <w:rsid w:val="00DF6D6B"/>
    <w:rsid w:val="00E05E61"/>
    <w:rsid w:val="00E15F6E"/>
    <w:rsid w:val="00E31766"/>
    <w:rsid w:val="00E5470D"/>
    <w:rsid w:val="00E6034D"/>
    <w:rsid w:val="00E71B9A"/>
    <w:rsid w:val="00E72A3E"/>
    <w:rsid w:val="00E825C1"/>
    <w:rsid w:val="00E878F1"/>
    <w:rsid w:val="00EC11FB"/>
    <w:rsid w:val="00EC713A"/>
    <w:rsid w:val="00ED3C1B"/>
    <w:rsid w:val="00EE1D33"/>
    <w:rsid w:val="00EE31E2"/>
    <w:rsid w:val="00EF2E37"/>
    <w:rsid w:val="00EF4779"/>
    <w:rsid w:val="00F07EC3"/>
    <w:rsid w:val="00F160B4"/>
    <w:rsid w:val="00F87164"/>
    <w:rsid w:val="00FC4243"/>
    <w:rsid w:val="00FE65AA"/>
    <w:rsid w:val="00FE6979"/>
    <w:rsid w:val="00FE74CB"/>
    <w:rsid w:val="749CA8BE"/>
    <w:rsid w:val="77C4F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ED95B"/>
  <w15:docId w15:val="{4CA87C0F-3AFE-44B7-B2DA-6B78E312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table" w:styleId="Tabellenraster">
    <w:name w:val="Table Grid"/>
    <w:basedOn w:val="NormaleTabelle"/>
    <w:uiPriority w:val="59"/>
    <w:rsid w:val="00115202"/>
    <w:pPr>
      <w:spacing w:after="0" w:line="312" w:lineRule="auto"/>
      <w:jc w:val="both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72FBEA17B5D94887E76A23684D2612" ma:contentTypeVersion="" ma:contentTypeDescription="Ein neues Dokument erstellen." ma:contentTypeScope="" ma:versionID="14244d720f8273e75874fd6dbfe214b4">
  <xsd:schema xmlns:xsd="http://www.w3.org/2001/XMLSchema" xmlns:xs="http://www.w3.org/2001/XMLSchema" xmlns:p="http://schemas.microsoft.com/office/2006/metadata/properties" xmlns:ns2="DC3C2D7E-F202-4D37-A419-C1F7B59320C3" xmlns:ns3="dc3c2d7e-f202-4d37-a419-c1f7b59320c3" xmlns:ns4="ee720687-a146-4021-adf5-5a2cd5cee190" targetNamespace="http://schemas.microsoft.com/office/2006/metadata/properties" ma:root="true" ma:fieldsID="37be15ec540530967b50ad5b13c64306" ns2:_="" ns3:_="" ns4:_="">
    <xsd:import namespace="DC3C2D7E-F202-4D37-A419-C1F7B59320C3"/>
    <xsd:import namespace="dc3c2d7e-f202-4d37-a419-c1f7b59320c3"/>
    <xsd:import namespace="ee720687-a146-4021-adf5-5a2cd5cee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20687-a146-4021-adf5-5a2cd5cee1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a3c2ee6-218e-4dad-807a-521f4cdbfb53}" ma:internalName="TaxCatchAll" ma:showField="CatchAllData" ma:web="ee720687-a146-4021-adf5-5a2cd5cee1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3c2d7e-f202-4d37-a419-c1f7b59320c3">
      <Terms xmlns="http://schemas.microsoft.com/office/infopath/2007/PartnerControls"/>
    </lcf76f155ced4ddcb4097134ff3c332f>
    <TaxCatchAll xmlns="ee720687-a146-4021-adf5-5a2cd5cee190" xsi:nil="true"/>
  </documentManagement>
</p:properties>
</file>

<file path=customXml/itemProps1.xml><?xml version="1.0" encoding="utf-8"?>
<ds:datastoreItem xmlns:ds="http://schemas.openxmlformats.org/officeDocument/2006/customXml" ds:itemID="{CD78D4BE-7672-4FB3-B7FD-02B3D7D63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C2D7E-F202-4D37-A419-C1F7B59320C3"/>
    <ds:schemaRef ds:uri="dc3c2d7e-f202-4d37-a419-c1f7b59320c3"/>
    <ds:schemaRef ds:uri="ee720687-a146-4021-adf5-5a2cd5cee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FB437B-20FC-4397-B46A-914F85EC1B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B9F6DA-804A-47C2-BC6C-23021CB86EAD}">
  <ds:schemaRefs>
    <ds:schemaRef ds:uri="http://schemas.microsoft.com/office/2006/metadata/properties"/>
    <ds:schemaRef ds:uri="http://schemas.microsoft.com/office/infopath/2007/PartnerControls"/>
    <ds:schemaRef ds:uri="dc3c2d7e-f202-4d37-a419-c1f7b59320c3"/>
    <ds:schemaRef ds:uri="ee720687-a146-4021-adf5-5a2cd5cee1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netto.dotx</Template>
  <TotalTime>0</TotalTime>
  <Pages>4</Pages>
  <Words>945</Words>
  <Characters>5955</Characters>
  <Application>Microsoft Office Word</Application>
  <DocSecurity>0</DocSecurity>
  <Lines>49</Lines>
  <Paragraphs>13</Paragraphs>
  <ScaleCrop>false</ScaleCrop>
  <Company>BIM GmbH</Company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Lemke Nando (PRE-I)</cp:lastModifiedBy>
  <cp:revision>30</cp:revision>
  <cp:lastPrinted>2018-09-27T07:02:00Z</cp:lastPrinted>
  <dcterms:created xsi:type="dcterms:W3CDTF">2022-01-28T13:06:00Z</dcterms:created>
  <dcterms:modified xsi:type="dcterms:W3CDTF">2026-05-13T12:05:00Z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0x010100E372FBEA17B5D94887E76A23684D2612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  <property fmtid="{D5CDD505-2E9C-101B-9397-08002B2CF9AE}" pid="8" name="_dlc_DocIdItemGuid">
    <vt:lpwstr>c300e4e1-e725-4302-82d8-efbc08c12087</vt:lpwstr>
  </property>
  <property fmtid="{D5CDD505-2E9C-101B-9397-08002B2CF9AE}" pid="9" name="MSIP_Label_1296979a-6864-497f-9619-5e68a0042f82_ActionId">
    <vt:lpwstr>e7595e26-b196-4baf-9636-2c2066fbb13f</vt:lpwstr>
  </property>
  <property fmtid="{D5CDD505-2E9C-101B-9397-08002B2CF9AE}" pid="10" name="MSIP_Label_1296979a-6864-497f-9619-5e68a0042f82_Name">
    <vt:lpwstr>C2 - Intern</vt:lpwstr>
  </property>
  <property fmtid="{D5CDD505-2E9C-101B-9397-08002B2CF9AE}" pid="11" name="MSIP_Label_1296979a-6864-497f-9619-5e68a0042f82_SetDate">
    <vt:lpwstr>2023-06-27T08:39:08Z</vt:lpwstr>
  </property>
  <property fmtid="{D5CDD505-2E9C-101B-9397-08002B2CF9AE}" pid="12" name="MSIP_Label_1296979a-6864-497f-9619-5e68a0042f82_SiteId">
    <vt:lpwstr>35f39db9-2a0a-47e9-a0cf-01e62406975d</vt:lpwstr>
  </property>
  <property fmtid="{D5CDD505-2E9C-101B-9397-08002B2CF9AE}" pid="13" name="MSIP_Label_1296979a-6864-497f-9619-5e68a0042f82_Enabled">
    <vt:lpwstr>True</vt:lpwstr>
  </property>
  <property fmtid="{D5CDD505-2E9C-101B-9397-08002B2CF9AE}" pid="14" name="ClassificationContentMarkingFooterText">
    <vt:lpwstr>Confidentiality: C2 - Internal</vt:lpwstr>
  </property>
  <property fmtid="{D5CDD505-2E9C-101B-9397-08002B2CF9AE}" pid="15" name="ClassificationContentMarkingFooterFontProps">
    <vt:lpwstr>#737373,6,Calibri</vt:lpwstr>
  </property>
  <property fmtid="{D5CDD505-2E9C-101B-9397-08002B2CF9AE}" pid="16" name="ClassificationContentMarkingFooterShapeIds">
    <vt:lpwstr>1,2,3</vt:lpwstr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  <property fmtid="{D5CDD505-2E9C-101B-9397-08002B2CF9AE}" pid="23" name="MediaServiceImageTags">
    <vt:lpwstr/>
  </property>
  <property fmtid="{D5CDD505-2E9C-101B-9397-08002B2CF9AE}" pid="24" name="META">
    <vt:lpwstr/>
  </property>
  <property fmtid="{D5CDD505-2E9C-101B-9397-08002B2CF9AE}" pid="25" name="MSIP_Label_1296979a-6864-497f-9619-5e68a0042f82_Removed">
    <vt:lpwstr>False</vt:lpwstr>
  </property>
  <property fmtid="{D5CDD505-2E9C-101B-9397-08002B2CF9AE}" pid="26" name="MSIP_Label_1296979a-6864-497f-9619-5e68a0042f82_Extended_MSFT_Method">
    <vt:lpwstr>Standard</vt:lpwstr>
  </property>
  <property fmtid="{D5CDD505-2E9C-101B-9397-08002B2CF9AE}" pid="27" name="MSIP_Label_6431d30e-c018-4f72-ad4c-e56e9d03b1f0_Enabled">
    <vt:lpwstr>True</vt:lpwstr>
  </property>
  <property fmtid="{D5CDD505-2E9C-101B-9397-08002B2CF9AE}" pid="28" name="MSIP_Label_6431d30e-c018-4f72-ad4c-e56e9d03b1f0_SiteId">
    <vt:lpwstr>f8be18a6-f648-4a47-be73-86d6c5c6604d</vt:lpwstr>
  </property>
  <property fmtid="{D5CDD505-2E9C-101B-9397-08002B2CF9AE}" pid="29" name="MSIP_Label_6431d30e-c018-4f72-ad4c-e56e9d03b1f0_SetDate">
    <vt:lpwstr>2022-01-28T13:05:49Z</vt:lpwstr>
  </property>
  <property fmtid="{D5CDD505-2E9C-101B-9397-08002B2CF9AE}" pid="30" name="MSIP_Label_6431d30e-c018-4f72-ad4c-e56e9d03b1f0_Name">
    <vt:lpwstr>6431d30e-c018-4f72-ad4c-e56e9d03b1f0</vt:lpwstr>
  </property>
  <property fmtid="{D5CDD505-2E9C-101B-9397-08002B2CF9AE}" pid="31" name="MSIP_Label_6431d30e-c018-4f72-ad4c-e56e9d03b1f0_ActionId">
    <vt:lpwstr>861cc68f-e956-4018-9dbd-30a1f12c0d71</vt:lpwstr>
  </property>
  <property fmtid="{D5CDD505-2E9C-101B-9397-08002B2CF9AE}" pid="32" name="MSIP_Label_6431d30e-c018-4f72-ad4c-e56e9d03b1f0_Extended_MSFT_Method">
    <vt:lpwstr>Standard</vt:lpwstr>
  </property>
  <property fmtid="{D5CDD505-2E9C-101B-9397-08002B2CF9AE}" pid="33" name="Sensitivity">
    <vt:lpwstr>C2 - Intern 6431d30e-c018-4f72-ad4c-e56e9d03b1f0</vt:lpwstr>
  </property>
  <property fmtid="{D5CDD505-2E9C-101B-9397-08002B2CF9AE}" pid="34" name="_docset_NoMedatataSyncRequired">
    <vt:lpwstr>False</vt:lpwstr>
  </property>
  <property fmtid="{D5CDD505-2E9C-101B-9397-08002B2CF9AE}" pid="35" name="docLang">
    <vt:lpwstr>de</vt:lpwstr>
  </property>
</Properties>
</file>